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B52E6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Unknown ALARD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D280909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3EF830D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83490A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595CAC3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0E909BA5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5CAFC5B5" w14:textId="77777777" w:rsidR="00535B32" w:rsidRDefault="00535B32" w:rsidP="00535B32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E409681" w14:textId="77777777" w:rsidR="00535B32" w:rsidRDefault="00535B32" w:rsidP="00535B32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EDAC653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9F75AD5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16480D0" w14:textId="77777777" w:rsidR="00535B32" w:rsidRDefault="00535B32" w:rsidP="00535B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November 2022</w:t>
      </w:r>
    </w:p>
    <w:p w14:paraId="4E8196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77D34" w14:textId="77777777" w:rsidR="00535B32" w:rsidRDefault="00535B32" w:rsidP="009139A6">
      <w:r>
        <w:separator/>
      </w:r>
    </w:p>
  </w:endnote>
  <w:endnote w:type="continuationSeparator" w:id="0">
    <w:p w14:paraId="017B1764" w14:textId="77777777" w:rsidR="00535B32" w:rsidRDefault="00535B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69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0B8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55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EC2E" w14:textId="77777777" w:rsidR="00535B32" w:rsidRDefault="00535B32" w:rsidP="009139A6">
      <w:r>
        <w:separator/>
      </w:r>
    </w:p>
  </w:footnote>
  <w:footnote w:type="continuationSeparator" w:id="0">
    <w:p w14:paraId="71108D7C" w14:textId="77777777" w:rsidR="00535B32" w:rsidRDefault="00535B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0AF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C2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0B7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B32"/>
    <w:rsid w:val="000666E0"/>
    <w:rsid w:val="002510B7"/>
    <w:rsid w:val="00535B3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9720F"/>
  <w15:chartTrackingRefBased/>
  <w15:docId w15:val="{B84A5D02-4501-4CDF-BD1C-AFB92223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2022-11-30T20:25:00Z</dcterms:created>
  <dcterms:modified xsi:type="dcterms:W3CDTF">2022-11-30T20:26:00Z</dcterms:modified>
</cp:coreProperties>
</file>